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D9AAB" w14:textId="4D128D16" w:rsidR="00B676C1" w:rsidRPr="008E13AE" w:rsidRDefault="008E13AE" w:rsidP="008E13AE">
      <w:pPr>
        <w:jc w:val="right"/>
        <w:rPr>
          <w:rFonts w:asciiTheme="minorHAnsi" w:hAnsiTheme="minorHAnsi" w:cstheme="minorHAnsi"/>
          <w:szCs w:val="24"/>
        </w:rPr>
      </w:pPr>
      <w:r w:rsidRPr="008E13AE">
        <w:rPr>
          <w:rFonts w:asciiTheme="minorHAnsi" w:hAnsiTheme="minorHAnsi" w:cstheme="minorHAnsi"/>
          <w:szCs w:val="24"/>
          <w:u w:val="single"/>
        </w:rPr>
        <w:t>Załącznik nr 11</w:t>
      </w:r>
      <w:r w:rsidR="00422BDE">
        <w:rPr>
          <w:rFonts w:asciiTheme="minorHAnsi" w:hAnsiTheme="minorHAnsi" w:cstheme="minorHAnsi"/>
          <w:szCs w:val="24"/>
          <w:u w:val="single"/>
        </w:rPr>
        <w:t xml:space="preserve"> </w:t>
      </w:r>
      <w:r w:rsidRPr="008E13AE">
        <w:rPr>
          <w:rFonts w:asciiTheme="minorHAnsi" w:hAnsiTheme="minorHAnsi" w:cstheme="minorHAnsi"/>
          <w:szCs w:val="24"/>
          <w:u w:val="single"/>
        </w:rPr>
        <w:t>do SWZ</w:t>
      </w:r>
    </w:p>
    <w:p w14:paraId="75C385A8" w14:textId="77777777" w:rsidR="008E13AE" w:rsidRDefault="008E13AE" w:rsidP="008E13AE">
      <w:pPr>
        <w:pStyle w:val="Tytu"/>
        <w:spacing w:line="360" w:lineRule="auto"/>
        <w:jc w:val="left"/>
        <w:rPr>
          <w:rFonts w:asciiTheme="minorHAnsi" w:hAnsiTheme="minorHAnsi" w:cstheme="minorHAnsi"/>
          <w:b w:val="0"/>
          <w:color w:val="000000" w:themeColor="text1"/>
          <w:sz w:val="20"/>
        </w:rPr>
      </w:pPr>
    </w:p>
    <w:p w14:paraId="68EB81AE" w14:textId="77777777" w:rsidR="008E13AE" w:rsidRPr="008A0E18" w:rsidRDefault="008E13AE" w:rsidP="008E13AE">
      <w:pPr>
        <w:pStyle w:val="Tytu"/>
        <w:spacing w:line="360" w:lineRule="auto"/>
        <w:jc w:val="left"/>
        <w:rPr>
          <w:rFonts w:asciiTheme="minorHAnsi" w:hAnsiTheme="minorHAnsi" w:cstheme="minorHAnsi"/>
          <w:b w:val="0"/>
          <w:color w:val="000000" w:themeColor="text1"/>
          <w:sz w:val="20"/>
        </w:rPr>
      </w:pP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>……………………………</w:t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  <w:t>………………………….</w:t>
      </w:r>
    </w:p>
    <w:p w14:paraId="2DDACF99" w14:textId="77777777" w:rsidR="008E13AE" w:rsidRPr="008A0E18" w:rsidRDefault="008E13AE" w:rsidP="008E13AE">
      <w:pPr>
        <w:pStyle w:val="Tytu"/>
        <w:spacing w:line="360" w:lineRule="auto"/>
        <w:jc w:val="left"/>
        <w:rPr>
          <w:rFonts w:asciiTheme="minorHAnsi" w:hAnsiTheme="minorHAnsi" w:cstheme="minorHAnsi"/>
          <w:b w:val="0"/>
          <w:color w:val="000000" w:themeColor="text1"/>
          <w:sz w:val="20"/>
        </w:rPr>
      </w:pP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>(Nazwa Wykonawcy)</w:t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  <w:t>(miejscowość i data)</w:t>
      </w:r>
    </w:p>
    <w:p w14:paraId="3E5ADCD3" w14:textId="77777777" w:rsidR="008E13AE" w:rsidRDefault="008E13AE" w:rsidP="008E13AE">
      <w:pPr>
        <w:pStyle w:val="Nagwek2"/>
        <w:rPr>
          <w:rFonts w:asciiTheme="minorHAnsi" w:hAnsiTheme="minorHAnsi" w:cstheme="minorHAnsi"/>
          <w:sz w:val="24"/>
          <w:szCs w:val="24"/>
        </w:rPr>
      </w:pPr>
    </w:p>
    <w:p w14:paraId="3ED665FE" w14:textId="4B3EB540" w:rsidR="008E13AE" w:rsidRPr="008E13AE" w:rsidRDefault="008E13AE" w:rsidP="008E13AE">
      <w:pPr>
        <w:pStyle w:val="Nagwek2"/>
        <w:rPr>
          <w:rFonts w:asciiTheme="minorHAnsi" w:hAnsiTheme="minorHAnsi" w:cstheme="minorHAnsi"/>
          <w:sz w:val="24"/>
          <w:szCs w:val="24"/>
        </w:rPr>
      </w:pPr>
      <w:r w:rsidRPr="008E13AE">
        <w:rPr>
          <w:rFonts w:asciiTheme="minorHAnsi" w:hAnsiTheme="minorHAnsi" w:cstheme="minorHAnsi"/>
          <w:sz w:val="24"/>
          <w:szCs w:val="24"/>
        </w:rPr>
        <w:t>WYKAZ OSÓB</w:t>
      </w:r>
    </w:p>
    <w:p w14:paraId="421384DC" w14:textId="77777777" w:rsidR="00635F71" w:rsidRPr="008E13AE" w:rsidRDefault="008E13AE" w:rsidP="008E13AE">
      <w:pPr>
        <w:jc w:val="center"/>
        <w:rPr>
          <w:rFonts w:asciiTheme="minorHAnsi" w:hAnsiTheme="minorHAnsi" w:cstheme="minorHAnsi"/>
          <w:sz w:val="20"/>
        </w:rPr>
      </w:pPr>
      <w:r w:rsidRPr="008E13AE">
        <w:rPr>
          <w:rFonts w:asciiTheme="minorHAnsi" w:hAnsiTheme="minorHAnsi" w:cstheme="minorHAnsi"/>
          <w:i/>
          <w:sz w:val="20"/>
        </w:rPr>
        <w:t>(składany przez Wykonawcę w postępowaniu na wezwanie Zamawiającego)</w:t>
      </w:r>
    </w:p>
    <w:p w14:paraId="01DCBF9F" w14:textId="77777777" w:rsidR="009C772E" w:rsidRPr="008E13AE" w:rsidRDefault="009C772E" w:rsidP="00934568">
      <w:pPr>
        <w:jc w:val="center"/>
        <w:rPr>
          <w:rFonts w:asciiTheme="minorHAnsi" w:hAnsiTheme="minorHAnsi" w:cstheme="minorHAnsi"/>
          <w:sz w:val="20"/>
          <w:lang w:val="de-DE"/>
        </w:rPr>
      </w:pPr>
    </w:p>
    <w:p w14:paraId="0CAFE61F" w14:textId="77777777" w:rsidR="00741EC9" w:rsidRPr="008E13AE" w:rsidRDefault="00741EC9" w:rsidP="00934568">
      <w:pPr>
        <w:jc w:val="center"/>
        <w:rPr>
          <w:rFonts w:asciiTheme="minorHAnsi" w:hAnsiTheme="minorHAnsi" w:cstheme="minorHAnsi"/>
          <w:sz w:val="20"/>
          <w:lang w:val="de-DE"/>
        </w:rPr>
      </w:pPr>
    </w:p>
    <w:tbl>
      <w:tblPr>
        <w:tblW w:w="48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8"/>
        <w:gridCol w:w="3128"/>
        <w:gridCol w:w="3041"/>
        <w:gridCol w:w="3525"/>
        <w:gridCol w:w="3308"/>
      </w:tblGrid>
      <w:tr w:rsidR="000301A2" w:rsidRPr="008E13AE" w14:paraId="545FBCFE" w14:textId="77777777" w:rsidTr="009D2637">
        <w:trPr>
          <w:trHeight w:val="484"/>
        </w:trPr>
        <w:tc>
          <w:tcPr>
            <w:tcW w:w="323" w:type="pct"/>
            <w:vAlign w:val="center"/>
          </w:tcPr>
          <w:p w14:paraId="531BDEF2" w14:textId="77777777" w:rsidR="000301A2" w:rsidRPr="008E13AE" w:rsidRDefault="000301A2" w:rsidP="00431AAA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auto"/>
                <w:sz w:val="20"/>
              </w:rPr>
            </w:pPr>
            <w:r w:rsidRPr="008E13AE">
              <w:rPr>
                <w:rFonts w:asciiTheme="minorHAnsi" w:hAnsiTheme="minorHAnsi" w:cstheme="minorHAnsi"/>
                <w:color w:val="auto"/>
                <w:sz w:val="20"/>
              </w:rPr>
              <w:t>Lp.</w:t>
            </w:r>
          </w:p>
        </w:tc>
        <w:tc>
          <w:tcPr>
            <w:tcW w:w="1125" w:type="pct"/>
            <w:vAlign w:val="center"/>
          </w:tcPr>
          <w:p w14:paraId="6F44D6C6" w14:textId="77777777" w:rsidR="000301A2" w:rsidRPr="008E13AE" w:rsidRDefault="000301A2" w:rsidP="00431AAA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auto"/>
                <w:sz w:val="20"/>
              </w:rPr>
            </w:pPr>
            <w:r w:rsidRPr="008E13AE">
              <w:rPr>
                <w:rFonts w:asciiTheme="minorHAnsi" w:hAnsiTheme="minorHAnsi" w:cstheme="minorHAnsi"/>
                <w:color w:val="auto"/>
                <w:sz w:val="20"/>
              </w:rPr>
              <w:t>Stanowisko</w:t>
            </w:r>
          </w:p>
        </w:tc>
        <w:tc>
          <w:tcPr>
            <w:tcW w:w="1094" w:type="pct"/>
            <w:vAlign w:val="center"/>
          </w:tcPr>
          <w:p w14:paraId="3EF057ED" w14:textId="77777777" w:rsidR="000301A2" w:rsidRPr="008E13AE" w:rsidRDefault="000301A2" w:rsidP="00431AAA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auto"/>
                <w:sz w:val="20"/>
              </w:rPr>
            </w:pPr>
            <w:r w:rsidRPr="008E13AE">
              <w:rPr>
                <w:rFonts w:asciiTheme="minorHAnsi" w:hAnsiTheme="minorHAnsi" w:cstheme="minorHAnsi"/>
                <w:color w:val="auto"/>
                <w:sz w:val="20"/>
              </w:rPr>
              <w:t>Kwalifikacje</w:t>
            </w:r>
          </w:p>
        </w:tc>
        <w:tc>
          <w:tcPr>
            <w:tcW w:w="1268" w:type="pct"/>
            <w:vAlign w:val="center"/>
          </w:tcPr>
          <w:p w14:paraId="2569EB74" w14:textId="77777777" w:rsidR="000301A2" w:rsidRPr="008E13AE" w:rsidRDefault="000301A2" w:rsidP="00431AAA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auto"/>
                <w:sz w:val="20"/>
              </w:rPr>
            </w:pPr>
            <w:r w:rsidRPr="008E13AE">
              <w:rPr>
                <w:rFonts w:asciiTheme="minorHAnsi" w:hAnsiTheme="minorHAnsi" w:cstheme="minorHAnsi"/>
                <w:color w:val="auto"/>
                <w:sz w:val="20"/>
              </w:rPr>
              <w:t>Doświadczenie zawodowe</w:t>
            </w:r>
          </w:p>
        </w:tc>
        <w:tc>
          <w:tcPr>
            <w:tcW w:w="1190" w:type="pct"/>
            <w:vAlign w:val="center"/>
          </w:tcPr>
          <w:p w14:paraId="6B7A7823" w14:textId="77777777" w:rsidR="000301A2" w:rsidRPr="008E13AE" w:rsidRDefault="000301A2" w:rsidP="00431AAA">
            <w:pPr>
              <w:pStyle w:val="Tekstpodstawowy"/>
              <w:jc w:val="center"/>
              <w:rPr>
                <w:rFonts w:asciiTheme="minorHAnsi" w:hAnsiTheme="minorHAnsi" w:cstheme="minorHAnsi"/>
                <w:color w:val="auto"/>
                <w:sz w:val="20"/>
              </w:rPr>
            </w:pPr>
            <w:r w:rsidRPr="008E13AE">
              <w:rPr>
                <w:rFonts w:asciiTheme="minorHAnsi" w:hAnsiTheme="minorHAnsi" w:cstheme="minorHAnsi"/>
                <w:color w:val="auto"/>
                <w:sz w:val="20"/>
              </w:rPr>
              <w:t>Sposób dysponowania</w:t>
            </w:r>
          </w:p>
        </w:tc>
      </w:tr>
      <w:tr w:rsidR="000301A2" w:rsidRPr="008E13AE" w14:paraId="2245427A" w14:textId="77777777" w:rsidTr="009D2637">
        <w:trPr>
          <w:trHeight w:val="236"/>
        </w:trPr>
        <w:tc>
          <w:tcPr>
            <w:tcW w:w="323" w:type="pct"/>
          </w:tcPr>
          <w:p w14:paraId="77E233DD" w14:textId="77777777" w:rsidR="000301A2" w:rsidRPr="008E13AE" w:rsidRDefault="000301A2" w:rsidP="00253001">
            <w:pPr>
              <w:pStyle w:val="Tekstpodstawowy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1125" w:type="pct"/>
          </w:tcPr>
          <w:p w14:paraId="3BEC8C16" w14:textId="77777777" w:rsidR="000301A2" w:rsidRPr="008E13AE" w:rsidRDefault="000301A2" w:rsidP="00253001">
            <w:pPr>
              <w:pStyle w:val="Tekstpodstawowy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1094" w:type="pct"/>
          </w:tcPr>
          <w:p w14:paraId="7CC709EC" w14:textId="77777777" w:rsidR="000301A2" w:rsidRPr="008E13AE" w:rsidRDefault="000301A2" w:rsidP="00253001">
            <w:pPr>
              <w:pStyle w:val="Tekstpodstawowy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1268" w:type="pct"/>
          </w:tcPr>
          <w:p w14:paraId="7AD48C15" w14:textId="77777777" w:rsidR="000301A2" w:rsidRPr="008E13AE" w:rsidRDefault="000301A2" w:rsidP="00253001">
            <w:pPr>
              <w:pStyle w:val="Tekstpodstawowy"/>
              <w:ind w:left="354" w:right="-290" w:hanging="354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1190" w:type="pct"/>
          </w:tcPr>
          <w:p w14:paraId="470EEA74" w14:textId="77777777" w:rsidR="000301A2" w:rsidRPr="008E13AE" w:rsidRDefault="000301A2" w:rsidP="00253001">
            <w:pPr>
              <w:pStyle w:val="Tekstpodstawowy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</w:tr>
      <w:tr w:rsidR="000301A2" w:rsidRPr="008E13AE" w14:paraId="57360F06" w14:textId="77777777" w:rsidTr="009D2637">
        <w:trPr>
          <w:trHeight w:val="247"/>
        </w:trPr>
        <w:tc>
          <w:tcPr>
            <w:tcW w:w="323" w:type="pct"/>
          </w:tcPr>
          <w:p w14:paraId="56141018" w14:textId="77777777" w:rsidR="000301A2" w:rsidRPr="008E13AE" w:rsidRDefault="000301A2" w:rsidP="00253001">
            <w:pPr>
              <w:pStyle w:val="Tekstpodstawowy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1125" w:type="pct"/>
          </w:tcPr>
          <w:p w14:paraId="5ABA5763" w14:textId="77777777" w:rsidR="000301A2" w:rsidRPr="008E13AE" w:rsidRDefault="000301A2" w:rsidP="00253001">
            <w:pPr>
              <w:pStyle w:val="Tekstpodstawowy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1094" w:type="pct"/>
          </w:tcPr>
          <w:p w14:paraId="39B755AB" w14:textId="77777777" w:rsidR="000301A2" w:rsidRPr="008E13AE" w:rsidRDefault="000301A2" w:rsidP="00253001">
            <w:pPr>
              <w:pStyle w:val="Tekstpodstawowy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1268" w:type="pct"/>
          </w:tcPr>
          <w:p w14:paraId="495E5FC1" w14:textId="77777777" w:rsidR="000301A2" w:rsidRPr="008E13AE" w:rsidRDefault="000301A2" w:rsidP="00253001">
            <w:pPr>
              <w:pStyle w:val="Tekstpodstawowy"/>
              <w:ind w:left="354" w:right="-290" w:hanging="354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1190" w:type="pct"/>
          </w:tcPr>
          <w:p w14:paraId="448C58C3" w14:textId="77777777" w:rsidR="000301A2" w:rsidRPr="008E13AE" w:rsidRDefault="000301A2" w:rsidP="00253001">
            <w:pPr>
              <w:pStyle w:val="Tekstpodstawowy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</w:tr>
      <w:tr w:rsidR="009D2637" w:rsidRPr="008E13AE" w14:paraId="746630B0" w14:textId="77777777" w:rsidTr="009D2637">
        <w:trPr>
          <w:trHeight w:val="247"/>
        </w:trPr>
        <w:tc>
          <w:tcPr>
            <w:tcW w:w="323" w:type="pct"/>
          </w:tcPr>
          <w:p w14:paraId="2F3AFDB8" w14:textId="77777777" w:rsidR="009D2637" w:rsidRPr="008E13AE" w:rsidRDefault="009D2637" w:rsidP="00253001">
            <w:pPr>
              <w:pStyle w:val="Tekstpodstawowy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1125" w:type="pct"/>
          </w:tcPr>
          <w:p w14:paraId="05244308" w14:textId="77777777" w:rsidR="009D2637" w:rsidRPr="008E13AE" w:rsidRDefault="009D2637" w:rsidP="00253001">
            <w:pPr>
              <w:pStyle w:val="Tekstpodstawowy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1094" w:type="pct"/>
          </w:tcPr>
          <w:p w14:paraId="5B2C2C72" w14:textId="77777777" w:rsidR="009D2637" w:rsidRPr="008E13AE" w:rsidRDefault="009D2637" w:rsidP="00253001">
            <w:pPr>
              <w:pStyle w:val="Tekstpodstawowy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1268" w:type="pct"/>
          </w:tcPr>
          <w:p w14:paraId="48B20780" w14:textId="77777777" w:rsidR="009D2637" w:rsidRPr="008E13AE" w:rsidRDefault="009D2637" w:rsidP="00253001">
            <w:pPr>
              <w:pStyle w:val="Tekstpodstawowy"/>
              <w:ind w:left="354" w:right="-290" w:hanging="354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1190" w:type="pct"/>
          </w:tcPr>
          <w:p w14:paraId="70D69D87" w14:textId="77777777" w:rsidR="009D2637" w:rsidRPr="008E13AE" w:rsidRDefault="009D2637" w:rsidP="00253001">
            <w:pPr>
              <w:pStyle w:val="Tekstpodstawowy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</w:tr>
      <w:tr w:rsidR="000301A2" w:rsidRPr="008E13AE" w14:paraId="2FE3DC11" w14:textId="77777777" w:rsidTr="009D2637">
        <w:trPr>
          <w:trHeight w:val="236"/>
        </w:trPr>
        <w:tc>
          <w:tcPr>
            <w:tcW w:w="323" w:type="pct"/>
          </w:tcPr>
          <w:p w14:paraId="4FEB3F62" w14:textId="77777777" w:rsidR="000301A2" w:rsidRPr="008E13AE" w:rsidRDefault="000301A2" w:rsidP="00253001">
            <w:pPr>
              <w:pStyle w:val="Tekstpodstawowy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1125" w:type="pct"/>
          </w:tcPr>
          <w:p w14:paraId="0EEB6327" w14:textId="77777777" w:rsidR="000301A2" w:rsidRPr="008E13AE" w:rsidRDefault="000301A2" w:rsidP="00253001">
            <w:pPr>
              <w:pStyle w:val="Tekstpodstawowy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1094" w:type="pct"/>
          </w:tcPr>
          <w:p w14:paraId="77478CC2" w14:textId="77777777" w:rsidR="000301A2" w:rsidRPr="008E13AE" w:rsidRDefault="000301A2" w:rsidP="00253001">
            <w:pPr>
              <w:pStyle w:val="Tekstpodstawowy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1268" w:type="pct"/>
          </w:tcPr>
          <w:p w14:paraId="0EEFD428" w14:textId="77777777" w:rsidR="000301A2" w:rsidRPr="008E13AE" w:rsidRDefault="000301A2" w:rsidP="00253001">
            <w:pPr>
              <w:pStyle w:val="Tekstpodstawowy"/>
              <w:ind w:left="354" w:right="-290" w:hanging="354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1190" w:type="pct"/>
          </w:tcPr>
          <w:p w14:paraId="21AAC8BE" w14:textId="77777777" w:rsidR="000301A2" w:rsidRPr="008E13AE" w:rsidRDefault="000301A2" w:rsidP="00253001">
            <w:pPr>
              <w:pStyle w:val="Tekstpodstawowy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</w:tr>
    </w:tbl>
    <w:p w14:paraId="537E571C" w14:textId="77777777" w:rsidR="00741EC9" w:rsidRPr="008E13AE" w:rsidRDefault="00741EC9" w:rsidP="00E809E6">
      <w:pPr>
        <w:rPr>
          <w:rFonts w:asciiTheme="minorHAnsi" w:hAnsiTheme="minorHAnsi" w:cstheme="minorHAnsi"/>
          <w:sz w:val="20"/>
          <w:lang w:val="de-DE"/>
        </w:rPr>
      </w:pPr>
    </w:p>
    <w:p w14:paraId="30E0AC55" w14:textId="77777777" w:rsidR="000301A2" w:rsidRPr="008E13AE" w:rsidRDefault="000301A2" w:rsidP="00E809E6">
      <w:pPr>
        <w:rPr>
          <w:rFonts w:asciiTheme="minorHAnsi" w:hAnsiTheme="minorHAnsi" w:cstheme="minorHAnsi"/>
          <w:sz w:val="20"/>
          <w:lang w:val="de-DE"/>
        </w:rPr>
      </w:pPr>
    </w:p>
    <w:p w14:paraId="36400695" w14:textId="77777777" w:rsidR="000301A2" w:rsidRPr="008E13AE" w:rsidRDefault="000301A2" w:rsidP="00E809E6">
      <w:pPr>
        <w:rPr>
          <w:rFonts w:asciiTheme="minorHAnsi" w:hAnsiTheme="minorHAnsi" w:cstheme="minorHAnsi"/>
          <w:sz w:val="20"/>
          <w:lang w:val="de-DE"/>
        </w:rPr>
      </w:pPr>
    </w:p>
    <w:p w14:paraId="51494377" w14:textId="77777777" w:rsidR="00431AAA" w:rsidRPr="008E13AE" w:rsidRDefault="00431AAA" w:rsidP="002112FD">
      <w:pPr>
        <w:jc w:val="both"/>
        <w:rPr>
          <w:rFonts w:asciiTheme="minorHAnsi" w:hAnsiTheme="minorHAnsi" w:cstheme="minorHAnsi"/>
          <w:sz w:val="20"/>
        </w:rPr>
      </w:pPr>
    </w:p>
    <w:p w14:paraId="02AE150F" w14:textId="77777777" w:rsidR="00D77434" w:rsidRPr="008E13AE" w:rsidRDefault="00D77434" w:rsidP="00192D72">
      <w:pPr>
        <w:rPr>
          <w:rFonts w:asciiTheme="minorHAnsi" w:hAnsiTheme="minorHAnsi" w:cstheme="minorHAnsi"/>
          <w:sz w:val="20"/>
        </w:rPr>
      </w:pPr>
    </w:p>
    <w:p w14:paraId="6B6A9858" w14:textId="77777777" w:rsidR="00B676C1" w:rsidRPr="008E13AE" w:rsidRDefault="00B676C1" w:rsidP="00934568">
      <w:pPr>
        <w:ind w:left="5103"/>
        <w:jc w:val="center"/>
        <w:rPr>
          <w:rFonts w:asciiTheme="minorHAnsi" w:hAnsiTheme="minorHAnsi" w:cstheme="minorHAnsi"/>
          <w:sz w:val="20"/>
        </w:rPr>
      </w:pPr>
      <w:r w:rsidRPr="008E13AE">
        <w:rPr>
          <w:rFonts w:asciiTheme="minorHAnsi" w:hAnsiTheme="minorHAnsi" w:cstheme="minorHAnsi"/>
          <w:sz w:val="20"/>
        </w:rPr>
        <w:t>.......................................................</w:t>
      </w:r>
    </w:p>
    <w:p w14:paraId="73635524" w14:textId="77777777" w:rsidR="00B676C1" w:rsidRPr="008E13AE" w:rsidRDefault="00B676C1">
      <w:pPr>
        <w:pStyle w:val="Tekstpodstawowywcity"/>
        <w:ind w:left="5103"/>
        <w:rPr>
          <w:rFonts w:asciiTheme="minorHAnsi" w:hAnsiTheme="minorHAnsi" w:cstheme="minorHAnsi"/>
        </w:rPr>
      </w:pPr>
      <w:r w:rsidRPr="008E13AE">
        <w:rPr>
          <w:rFonts w:asciiTheme="minorHAnsi" w:hAnsiTheme="minorHAnsi" w:cstheme="minorHAnsi"/>
        </w:rPr>
        <w:t>(Upełnomocniony przedstawiciel Wykonawcy)</w:t>
      </w:r>
    </w:p>
    <w:p w14:paraId="44C62982" w14:textId="77777777" w:rsidR="00C8410A" w:rsidRPr="008E13AE" w:rsidRDefault="00C8410A">
      <w:pPr>
        <w:pStyle w:val="Tekstpodstawowywcity"/>
        <w:ind w:left="5103"/>
        <w:rPr>
          <w:rFonts w:asciiTheme="minorHAnsi" w:hAnsiTheme="minorHAnsi" w:cstheme="minorHAnsi"/>
        </w:rPr>
      </w:pPr>
    </w:p>
    <w:p w14:paraId="01333B91" w14:textId="77777777" w:rsidR="002112FD" w:rsidRPr="008E13AE" w:rsidRDefault="002112FD">
      <w:pPr>
        <w:pStyle w:val="Tekstpodstawowywcity"/>
        <w:ind w:left="5103"/>
        <w:rPr>
          <w:rFonts w:asciiTheme="minorHAnsi" w:hAnsiTheme="minorHAnsi" w:cstheme="minorHAnsi"/>
        </w:rPr>
      </w:pPr>
    </w:p>
    <w:p w14:paraId="2580ED43" w14:textId="77777777" w:rsidR="00C8410A" w:rsidRPr="008E13AE" w:rsidRDefault="00C8410A" w:rsidP="00C8410A">
      <w:pPr>
        <w:pStyle w:val="Tekstpodstawowywcity"/>
        <w:ind w:left="0"/>
        <w:jc w:val="left"/>
        <w:rPr>
          <w:rFonts w:asciiTheme="minorHAnsi" w:hAnsiTheme="minorHAnsi" w:cstheme="minorHAnsi"/>
        </w:rPr>
      </w:pPr>
      <w:r w:rsidRPr="008E13AE">
        <w:rPr>
          <w:rFonts w:asciiTheme="minorHAnsi" w:hAnsiTheme="minorHAnsi" w:cstheme="minorHAnsi"/>
          <w:b/>
        </w:rPr>
        <w:t>Dokument należy wypełnić elektronicznie i podpisać kwalifikowanym podpisem elek</w:t>
      </w:r>
      <w:r w:rsidR="00DF6C56" w:rsidRPr="008E13AE">
        <w:rPr>
          <w:rFonts w:asciiTheme="minorHAnsi" w:hAnsiTheme="minorHAnsi" w:cstheme="minorHAnsi"/>
          <w:b/>
        </w:rPr>
        <w:t>tronicznym zgodnie z zapisami S</w:t>
      </w:r>
      <w:r w:rsidRPr="008E13AE">
        <w:rPr>
          <w:rFonts w:asciiTheme="minorHAnsi" w:hAnsiTheme="minorHAnsi" w:cstheme="minorHAnsi"/>
          <w:b/>
        </w:rPr>
        <w:t>WZ.</w:t>
      </w:r>
    </w:p>
    <w:sectPr w:rsidR="00C8410A" w:rsidRPr="008E13AE" w:rsidSect="00667479">
      <w:headerReference w:type="default" r:id="rId7"/>
      <w:footerReference w:type="even" r:id="rId8"/>
      <w:pgSz w:w="16840" w:h="11907" w:orient="landscape"/>
      <w:pgMar w:top="1543" w:right="1135" w:bottom="993" w:left="1418" w:header="708" w:footer="54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9F88B" w14:textId="77777777" w:rsidR="005B010C" w:rsidRDefault="005B010C" w:rsidP="00E809E6">
      <w:r>
        <w:separator/>
      </w:r>
    </w:p>
  </w:endnote>
  <w:endnote w:type="continuationSeparator" w:id="0">
    <w:p w14:paraId="53DE0676" w14:textId="77777777" w:rsidR="005B010C" w:rsidRDefault="005B010C" w:rsidP="00E80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B3C09" w14:textId="77777777" w:rsidR="00DF6C56" w:rsidRDefault="00DF6C56" w:rsidP="00DF6C5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6FB3D" w14:textId="77777777" w:rsidR="005B010C" w:rsidRDefault="005B010C" w:rsidP="00E809E6">
      <w:r>
        <w:separator/>
      </w:r>
    </w:p>
  </w:footnote>
  <w:footnote w:type="continuationSeparator" w:id="0">
    <w:p w14:paraId="6703C005" w14:textId="77777777" w:rsidR="005B010C" w:rsidRDefault="005B010C" w:rsidP="00E80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B02A1" w14:textId="101EB78A" w:rsidR="00E809E6" w:rsidRDefault="00E809E6" w:rsidP="00DF6C5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E0090"/>
    <w:multiLevelType w:val="singleLevel"/>
    <w:tmpl w:val="6B7CF4A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8BE153A"/>
    <w:multiLevelType w:val="singleLevel"/>
    <w:tmpl w:val="6B7CF4A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70A13AD"/>
    <w:multiLevelType w:val="hybridMultilevel"/>
    <w:tmpl w:val="353EFD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BD1980"/>
    <w:multiLevelType w:val="hybridMultilevel"/>
    <w:tmpl w:val="D90AF68A"/>
    <w:lvl w:ilvl="0" w:tplc="287EF7A2">
      <w:start w:val="1"/>
      <w:numFmt w:val="decimal"/>
      <w:lvlText w:val="%1. "/>
      <w:lvlJc w:val="left"/>
      <w:pPr>
        <w:tabs>
          <w:tab w:val="num" w:pos="142"/>
        </w:tabs>
        <w:ind w:left="425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  <w:lvl w:ilvl="1" w:tplc="B7604B1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18"/>
        <w:szCs w:val="18"/>
        <w:u w:val="no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F3393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7D0F0715"/>
    <w:multiLevelType w:val="hybridMultilevel"/>
    <w:tmpl w:val="C016B550"/>
    <w:lvl w:ilvl="0" w:tplc="B7604B1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18"/>
        <w:szCs w:val="18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3229009">
    <w:abstractNumId w:val="0"/>
  </w:num>
  <w:num w:numId="2" w16cid:durableId="381560865">
    <w:abstractNumId w:val="1"/>
  </w:num>
  <w:num w:numId="3" w16cid:durableId="1310015680">
    <w:abstractNumId w:val="4"/>
  </w:num>
  <w:num w:numId="4" w16cid:durableId="204606608">
    <w:abstractNumId w:val="3"/>
  </w:num>
  <w:num w:numId="5" w16cid:durableId="288435880">
    <w:abstractNumId w:val="5"/>
  </w:num>
  <w:num w:numId="6" w16cid:durableId="2022925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6C1"/>
    <w:rsid w:val="000301A2"/>
    <w:rsid w:val="000318F3"/>
    <w:rsid w:val="00045455"/>
    <w:rsid w:val="00051415"/>
    <w:rsid w:val="000741E9"/>
    <w:rsid w:val="00083171"/>
    <w:rsid w:val="000F5924"/>
    <w:rsid w:val="00143CEA"/>
    <w:rsid w:val="00150C96"/>
    <w:rsid w:val="0015798E"/>
    <w:rsid w:val="001608F3"/>
    <w:rsid w:val="00174683"/>
    <w:rsid w:val="00175114"/>
    <w:rsid w:val="00192D72"/>
    <w:rsid w:val="002112FD"/>
    <w:rsid w:val="00253001"/>
    <w:rsid w:val="002703B3"/>
    <w:rsid w:val="002D699C"/>
    <w:rsid w:val="002F235E"/>
    <w:rsid w:val="00311E99"/>
    <w:rsid w:val="003310BE"/>
    <w:rsid w:val="003826F5"/>
    <w:rsid w:val="0039681F"/>
    <w:rsid w:val="003A513C"/>
    <w:rsid w:val="003B402A"/>
    <w:rsid w:val="003C7C90"/>
    <w:rsid w:val="00415B10"/>
    <w:rsid w:val="00422BDE"/>
    <w:rsid w:val="0043099A"/>
    <w:rsid w:val="00431AAA"/>
    <w:rsid w:val="0046302C"/>
    <w:rsid w:val="00476C50"/>
    <w:rsid w:val="00485D9B"/>
    <w:rsid w:val="004A79FB"/>
    <w:rsid w:val="004D1F5B"/>
    <w:rsid w:val="004F67CC"/>
    <w:rsid w:val="005512D6"/>
    <w:rsid w:val="00582315"/>
    <w:rsid w:val="005848FD"/>
    <w:rsid w:val="00591A2A"/>
    <w:rsid w:val="005B010C"/>
    <w:rsid w:val="005B0471"/>
    <w:rsid w:val="005F7985"/>
    <w:rsid w:val="00635F71"/>
    <w:rsid w:val="00636FD1"/>
    <w:rsid w:val="00661E84"/>
    <w:rsid w:val="00667479"/>
    <w:rsid w:val="006B399F"/>
    <w:rsid w:val="006C2538"/>
    <w:rsid w:val="006C75D2"/>
    <w:rsid w:val="0071190A"/>
    <w:rsid w:val="0074101C"/>
    <w:rsid w:val="00741EC9"/>
    <w:rsid w:val="00745320"/>
    <w:rsid w:val="0078095E"/>
    <w:rsid w:val="007821F6"/>
    <w:rsid w:val="00785302"/>
    <w:rsid w:val="007873DA"/>
    <w:rsid w:val="007D47C4"/>
    <w:rsid w:val="007D47C9"/>
    <w:rsid w:val="007E14E3"/>
    <w:rsid w:val="007E3A6C"/>
    <w:rsid w:val="007F584F"/>
    <w:rsid w:val="0084012F"/>
    <w:rsid w:val="00850EE0"/>
    <w:rsid w:val="008520A1"/>
    <w:rsid w:val="00861FC6"/>
    <w:rsid w:val="008836B5"/>
    <w:rsid w:val="008863F1"/>
    <w:rsid w:val="008E13AE"/>
    <w:rsid w:val="008E26CC"/>
    <w:rsid w:val="00934568"/>
    <w:rsid w:val="00983939"/>
    <w:rsid w:val="009B1DB0"/>
    <w:rsid w:val="009B595E"/>
    <w:rsid w:val="009C772E"/>
    <w:rsid w:val="009D262C"/>
    <w:rsid w:val="009D2637"/>
    <w:rsid w:val="009E39AC"/>
    <w:rsid w:val="00A0222A"/>
    <w:rsid w:val="00A218F9"/>
    <w:rsid w:val="00A308B6"/>
    <w:rsid w:val="00A410CB"/>
    <w:rsid w:val="00A567DD"/>
    <w:rsid w:val="00A82D03"/>
    <w:rsid w:val="00B16765"/>
    <w:rsid w:val="00B512CF"/>
    <w:rsid w:val="00B676C1"/>
    <w:rsid w:val="00BA5C06"/>
    <w:rsid w:val="00BE1B55"/>
    <w:rsid w:val="00C00DDF"/>
    <w:rsid w:val="00C40C8D"/>
    <w:rsid w:val="00C4779D"/>
    <w:rsid w:val="00C81252"/>
    <w:rsid w:val="00C8410A"/>
    <w:rsid w:val="00CD2437"/>
    <w:rsid w:val="00CD3257"/>
    <w:rsid w:val="00CE5767"/>
    <w:rsid w:val="00CF4389"/>
    <w:rsid w:val="00D063C9"/>
    <w:rsid w:val="00D22894"/>
    <w:rsid w:val="00D61AA9"/>
    <w:rsid w:val="00D65E96"/>
    <w:rsid w:val="00D77434"/>
    <w:rsid w:val="00DB48E0"/>
    <w:rsid w:val="00DC21C8"/>
    <w:rsid w:val="00DD3520"/>
    <w:rsid w:val="00DD70B4"/>
    <w:rsid w:val="00DF6C56"/>
    <w:rsid w:val="00E11D0A"/>
    <w:rsid w:val="00E21077"/>
    <w:rsid w:val="00E27BFA"/>
    <w:rsid w:val="00E348F1"/>
    <w:rsid w:val="00E46FEA"/>
    <w:rsid w:val="00E6188A"/>
    <w:rsid w:val="00E77913"/>
    <w:rsid w:val="00E809E6"/>
    <w:rsid w:val="00E90DA1"/>
    <w:rsid w:val="00E9361D"/>
    <w:rsid w:val="00EB20FF"/>
    <w:rsid w:val="00EB4178"/>
    <w:rsid w:val="00EB6435"/>
    <w:rsid w:val="00EB67E3"/>
    <w:rsid w:val="00EF42CD"/>
    <w:rsid w:val="00F02A9F"/>
    <w:rsid w:val="00F04A13"/>
    <w:rsid w:val="00F47ACD"/>
    <w:rsid w:val="00F539F8"/>
    <w:rsid w:val="00F600BE"/>
    <w:rsid w:val="00F75C91"/>
    <w:rsid w:val="00FA4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D6B9DD"/>
  <w15:chartTrackingRefBased/>
  <w15:docId w15:val="{1977A7B1-963C-48D7-8E3A-1320A67A8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b/>
      <w:sz w:val="18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left="5670"/>
      <w:jc w:val="center"/>
    </w:pPr>
    <w:rPr>
      <w:sz w:val="20"/>
    </w:rPr>
  </w:style>
  <w:style w:type="paragraph" w:styleId="Tekstpodstawowy">
    <w:name w:val="Body Text"/>
    <w:basedOn w:val="Normalny"/>
    <w:rPr>
      <w:color w:val="FF0000"/>
    </w:rPr>
  </w:style>
  <w:style w:type="character" w:customStyle="1" w:styleId="dane1">
    <w:name w:val="dane1"/>
    <w:rPr>
      <w:color w:val="0000CD"/>
    </w:rPr>
  </w:style>
  <w:style w:type="paragraph" w:styleId="Tekstdymka">
    <w:name w:val="Balloon Text"/>
    <w:basedOn w:val="Normalny"/>
    <w:link w:val="TekstdymkaZnak"/>
    <w:rsid w:val="00BA5C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BA5C06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rsid w:val="00BA5C06"/>
    <w:rPr>
      <w:b/>
      <w:sz w:val="18"/>
    </w:rPr>
  </w:style>
  <w:style w:type="paragraph" w:styleId="Nagwek">
    <w:name w:val="header"/>
    <w:basedOn w:val="Normalny"/>
    <w:link w:val="NagwekZnak"/>
    <w:rsid w:val="00E809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809E6"/>
    <w:rPr>
      <w:sz w:val="24"/>
    </w:rPr>
  </w:style>
  <w:style w:type="paragraph" w:styleId="Stopka">
    <w:name w:val="footer"/>
    <w:basedOn w:val="Normalny"/>
    <w:link w:val="StopkaZnak"/>
    <w:rsid w:val="00E809E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qFormat/>
    <w:rsid w:val="00E809E6"/>
    <w:rPr>
      <w:sz w:val="24"/>
    </w:rPr>
  </w:style>
  <w:style w:type="paragraph" w:styleId="Tytu">
    <w:name w:val="Title"/>
    <w:basedOn w:val="Normalny"/>
    <w:link w:val="TytuZnak"/>
    <w:qFormat/>
    <w:rsid w:val="008E13AE"/>
    <w:pPr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"/>
    <w:rsid w:val="008E13AE"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oje%20dokumenty\WZP\Przetargi\Druki_SIWZ\Druki_do_SIWZ_04\12082004\04_zal_dosw_zawod_rob_drog_most_budowl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04_zal_dosw_zawod_rob_drog_most_budowl</Template>
  <TotalTime>4</TotalTime>
  <Pages>1</Pages>
  <Words>73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Barbara Pasierbowicz2</cp:lastModifiedBy>
  <cp:revision>14</cp:revision>
  <cp:lastPrinted>2016-10-21T06:35:00Z</cp:lastPrinted>
  <dcterms:created xsi:type="dcterms:W3CDTF">2020-09-10T17:13:00Z</dcterms:created>
  <dcterms:modified xsi:type="dcterms:W3CDTF">2026-04-15T12:07:00Z</dcterms:modified>
  <cp:category/>
</cp:coreProperties>
</file>